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C2097" w14:textId="269AC130" w:rsidR="00BA00AB" w:rsidRDefault="004F693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Isabel St.LIZ</w:t>
      </w:r>
      <w:r>
        <w:rPr>
          <w:rFonts w:cs="Times New Roman"/>
          <w:szCs w:val="24"/>
        </w:rPr>
        <w:t xml:space="preserve">     (fl.1430)</w:t>
      </w:r>
    </w:p>
    <w:p w14:paraId="786D8F91" w14:textId="77777777" w:rsidR="004F693C" w:rsidRDefault="004F693C" w:rsidP="009139A6">
      <w:pPr>
        <w:pStyle w:val="NoSpacing"/>
        <w:rPr>
          <w:rFonts w:cs="Times New Roman"/>
          <w:szCs w:val="24"/>
        </w:rPr>
      </w:pPr>
    </w:p>
    <w:p w14:paraId="4028A0AD" w14:textId="77777777" w:rsidR="004F693C" w:rsidRDefault="004F693C" w:rsidP="009139A6">
      <w:pPr>
        <w:pStyle w:val="NoSpacing"/>
        <w:rPr>
          <w:rFonts w:cs="Times New Roman"/>
          <w:szCs w:val="24"/>
        </w:rPr>
      </w:pPr>
    </w:p>
    <w:p w14:paraId="75BB35B9" w14:textId="3ABB2138" w:rsidR="004F693C" w:rsidRDefault="004F693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 of Roland St.Liz.  (H.O.C. IV p.350)</w:t>
      </w:r>
    </w:p>
    <w:p w14:paraId="7C632A94" w14:textId="5A388BF1" w:rsidR="004F693C" w:rsidRDefault="004F693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William Sheffield of Seaton(d.1434)(q.v.).  (ibid.)</w:t>
      </w:r>
    </w:p>
    <w:p w14:paraId="0CB013B1" w14:textId="3A1C4FA6" w:rsidR="004F693C" w:rsidRDefault="004F693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John.   (ibid.)</w:t>
      </w:r>
    </w:p>
    <w:p w14:paraId="0A6B650C" w14:textId="77777777" w:rsidR="004F693C" w:rsidRDefault="004F693C" w:rsidP="009139A6">
      <w:pPr>
        <w:pStyle w:val="NoSpacing"/>
        <w:rPr>
          <w:rFonts w:cs="Times New Roman"/>
          <w:szCs w:val="24"/>
        </w:rPr>
      </w:pPr>
    </w:p>
    <w:p w14:paraId="681A5FD4" w14:textId="77777777" w:rsidR="004F693C" w:rsidRDefault="004F693C" w:rsidP="009139A6">
      <w:pPr>
        <w:pStyle w:val="NoSpacing"/>
        <w:rPr>
          <w:rFonts w:cs="Times New Roman"/>
          <w:szCs w:val="24"/>
        </w:rPr>
      </w:pPr>
    </w:p>
    <w:p w14:paraId="31694C51" w14:textId="414A8F87" w:rsidR="004F693C" w:rsidRPr="004F693C" w:rsidRDefault="004F693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June 2023</w:t>
      </w:r>
    </w:p>
    <w:sectPr w:rsidR="004F693C" w:rsidRPr="004F69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61181" w14:textId="77777777" w:rsidR="004F693C" w:rsidRDefault="004F693C" w:rsidP="009139A6">
      <w:r>
        <w:separator/>
      </w:r>
    </w:p>
  </w:endnote>
  <w:endnote w:type="continuationSeparator" w:id="0">
    <w:p w14:paraId="6A00872E" w14:textId="77777777" w:rsidR="004F693C" w:rsidRDefault="004F693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6DDF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698F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9293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B1C6C" w14:textId="77777777" w:rsidR="004F693C" w:rsidRDefault="004F693C" w:rsidP="009139A6">
      <w:r>
        <w:separator/>
      </w:r>
    </w:p>
  </w:footnote>
  <w:footnote w:type="continuationSeparator" w:id="0">
    <w:p w14:paraId="4373701E" w14:textId="77777777" w:rsidR="004F693C" w:rsidRDefault="004F693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763B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532F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210B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93C"/>
    <w:rsid w:val="000666E0"/>
    <w:rsid w:val="002510B7"/>
    <w:rsid w:val="004F693C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A0A51"/>
  <w15:chartTrackingRefBased/>
  <w15:docId w15:val="{EF9F9EF8-EDD3-4870-8941-251DBC7DD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2023-06-04T17:29:00Z</dcterms:created>
  <dcterms:modified xsi:type="dcterms:W3CDTF">2023-06-04T17:31:00Z</dcterms:modified>
</cp:coreProperties>
</file>